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 xml:space="preserve">с. Старое </w:t>
      </w:r>
      <w:proofErr w:type="spellStart"/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>Дрожжаное</w:t>
      </w:r>
      <w:proofErr w:type="spellEnd"/>
      <w:r w:rsidR="00D429B9" w:rsidRPr="00D429B9">
        <w:rPr>
          <w:rFonts w:eastAsia="Arial"/>
          <w:b/>
          <w:kern w:val="3"/>
          <w:sz w:val="24"/>
          <w:szCs w:val="24"/>
          <w:lang w:eastAsia="zh-CN"/>
        </w:rPr>
        <w:t>, ул. Газовая, д. 16А</w:t>
      </w:r>
    </w:p>
    <w:p w:rsidR="00D429B9" w:rsidRDefault="00D429B9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3690C" w:rsidRPr="00B3690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proofErr w:type="spellStart"/>
      <w:r w:rsidR="00B13047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429B9" w:rsidRPr="00D429B9">
        <w:rPr>
          <w:b/>
          <w:color w:val="000000"/>
          <w:kern w:val="3"/>
          <w:sz w:val="24"/>
          <w:szCs w:val="24"/>
          <w:lang w:eastAsia="zh-CN" w:bidi="hi-IN"/>
        </w:rPr>
        <w:t>722 964,01</w:t>
      </w:r>
      <w:r w:rsidR="00D429B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429B9" w:rsidRPr="00D429B9">
        <w:rPr>
          <w:b/>
          <w:bCs/>
          <w:color w:val="000000"/>
          <w:kern w:val="3"/>
          <w:sz w:val="24"/>
          <w:szCs w:val="24"/>
          <w:lang w:eastAsia="zh-CN" w:bidi="hi-IN"/>
        </w:rPr>
        <w:t>48 545,67</w:t>
      </w:r>
      <w:r w:rsidR="00D429B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429B9" w:rsidRPr="00D429B9">
        <w:rPr>
          <w:b/>
          <w:bCs/>
          <w:color w:val="000000"/>
          <w:kern w:val="3"/>
          <w:sz w:val="24"/>
          <w:szCs w:val="24"/>
          <w:lang w:eastAsia="zh-CN" w:bidi="hi-IN"/>
        </w:rPr>
        <w:t>12 272,83</w:t>
      </w:r>
      <w:r w:rsidR="00D429B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Установка приборов учета ХВС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429B9" w:rsidRPr="00D429B9">
        <w:rPr>
          <w:b/>
          <w:color w:val="000000"/>
          <w:kern w:val="3"/>
          <w:sz w:val="24"/>
          <w:szCs w:val="24"/>
          <w:lang w:eastAsia="zh-CN" w:bidi="hi-IN"/>
        </w:rPr>
        <w:t>95 224,84</w:t>
      </w:r>
      <w:r w:rsidR="00D429B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3690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429B9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E46FC-4982-45E3-A083-BB3ADBA1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307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2024-06-18T11:16:00Z</dcterms:created>
  <dcterms:modified xsi:type="dcterms:W3CDTF">2024-07-01T10:28:00Z</dcterms:modified>
</cp:coreProperties>
</file>